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CA7C7" w14:textId="77777777" w:rsidR="00131579" w:rsidRDefault="00131579" w:rsidP="001315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MESSENGER</w:t>
      </w:r>
      <w:r>
        <w:rPr>
          <w:rFonts w:ascii="Times New Roman" w:hAnsi="Times New Roman" w:cs="Times New Roman"/>
          <w:sz w:val="24"/>
          <w:szCs w:val="24"/>
        </w:rPr>
        <w:t xml:space="preserve">       (fl.1484)</w:t>
      </w:r>
    </w:p>
    <w:p w14:paraId="05BD6A05" w14:textId="59359C13" w:rsidR="00131579" w:rsidRDefault="00131579" w:rsidP="001315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E20A83">
        <w:rPr>
          <w:rFonts w:ascii="Times New Roman" w:hAnsi="Times New Roman" w:cs="Times New Roman"/>
          <w:sz w:val="24"/>
          <w:szCs w:val="24"/>
        </w:rPr>
        <w:t xml:space="preserve"> Cutler.</w:t>
      </w:r>
    </w:p>
    <w:p w14:paraId="4E98E46F" w14:textId="77777777" w:rsidR="00131579" w:rsidRDefault="00131579" w:rsidP="001315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804D04" w14:textId="77777777" w:rsidR="00131579" w:rsidRDefault="00131579" w:rsidP="001315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17725D" w14:textId="77777777" w:rsidR="00131579" w:rsidRDefault="00131579" w:rsidP="001315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>He became apprenticed to Harry Penhergard, cutler(q.v.).</w:t>
      </w:r>
    </w:p>
    <w:p w14:paraId="298B2072" w14:textId="78B17810" w:rsidR="00131579" w:rsidRDefault="00131579" w:rsidP="001315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4B5804FC" w14:textId="0B03142F" w:rsidR="00E20A83" w:rsidRDefault="00E20A83" w:rsidP="001315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1497-8</w:t>
      </w:r>
      <w:r>
        <w:rPr>
          <w:rFonts w:ascii="Times New Roman" w:hAnsi="Times New Roman" w:cs="Times New Roman"/>
          <w:sz w:val="24"/>
          <w:szCs w:val="24"/>
        </w:rPr>
        <w:tab/>
        <w:t>He paid 20s towards his entry into the Cutlers’ Company.</w:t>
      </w:r>
    </w:p>
    <w:p w14:paraId="102A06E6" w14:textId="3227E2D3" w:rsidR="00E20A83" w:rsidRDefault="00E20A83" w:rsidP="00E20A8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(“History of the Cutlers’ Company of London and of the Minor Cutlery Crafts, With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Biographical Notices of Early London Cutlers” by Charles Welch vol.I published by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Cutlers’ Company 1916 p.</w:t>
      </w:r>
      <w:r>
        <w:rPr>
          <w:rFonts w:ascii="Times New Roman" w:eastAsia="Times New Roman" w:hAnsi="Times New Roman" w:cs="Times New Roman"/>
          <w:sz w:val="24"/>
          <w:szCs w:val="24"/>
        </w:rPr>
        <w:t>370)</w:t>
      </w:r>
    </w:p>
    <w:p w14:paraId="596873E7" w14:textId="77777777" w:rsidR="00131579" w:rsidRDefault="00131579" w:rsidP="001315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33517E" w14:textId="77777777" w:rsidR="00131579" w:rsidRDefault="00131579" w:rsidP="001315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CA09D2" w14:textId="3F3594BD" w:rsidR="00131579" w:rsidRDefault="00131579" w:rsidP="001315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May 2022</w:t>
      </w:r>
    </w:p>
    <w:p w14:paraId="0597F992" w14:textId="38A9A132" w:rsidR="00E20A83" w:rsidRDefault="00E20A83" w:rsidP="001315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2023</w:t>
      </w:r>
    </w:p>
    <w:p w14:paraId="63E72A1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F0A3B" w14:textId="77777777" w:rsidR="001F4036" w:rsidRDefault="001F4036" w:rsidP="009139A6">
      <w:r>
        <w:separator/>
      </w:r>
    </w:p>
  </w:endnote>
  <w:endnote w:type="continuationSeparator" w:id="0">
    <w:p w14:paraId="13315111" w14:textId="77777777" w:rsidR="001F4036" w:rsidRDefault="001F40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ECE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7D2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FA6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89735" w14:textId="77777777" w:rsidR="001F4036" w:rsidRDefault="001F4036" w:rsidP="009139A6">
      <w:r>
        <w:separator/>
      </w:r>
    </w:p>
  </w:footnote>
  <w:footnote w:type="continuationSeparator" w:id="0">
    <w:p w14:paraId="60866CB1" w14:textId="77777777" w:rsidR="001F4036" w:rsidRDefault="001F40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52C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FB8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FF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579"/>
    <w:rsid w:val="000666E0"/>
    <w:rsid w:val="00131579"/>
    <w:rsid w:val="001F403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20A8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19929"/>
  <w15:chartTrackingRefBased/>
  <w15:docId w15:val="{E3100A77-C5FD-4D8F-8F18-16889CB7E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2022-05-23T15:49:00Z</dcterms:created>
  <dcterms:modified xsi:type="dcterms:W3CDTF">2023-03-05T16:37:00Z</dcterms:modified>
</cp:coreProperties>
</file>